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D8C51" w14:textId="64EB1BE6" w:rsidR="007C5F0B" w:rsidRDefault="007C5F0B">
      <w:pPr>
        <w:rPr>
          <w:b/>
          <w:bCs/>
          <w:sz w:val="28"/>
        </w:rPr>
      </w:pPr>
      <w:r>
        <w:rPr>
          <w:b/>
          <w:bCs/>
          <w:sz w:val="28"/>
        </w:rPr>
        <w:t>D2 Supplerende dokumenter</w:t>
      </w:r>
    </w:p>
    <w:p w14:paraId="2DC10F09" w14:textId="775CC932" w:rsidR="00F26F47" w:rsidRDefault="003A7E63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C262D8">
        <w:rPr>
          <w:b/>
          <w:bCs/>
          <w:sz w:val="28"/>
        </w:rPr>
        <w:t>-</w:t>
      </w:r>
      <w:r>
        <w:rPr>
          <w:b/>
          <w:bCs/>
          <w:sz w:val="28"/>
        </w:rPr>
        <w:t>Arbeidsvarsling</w:t>
      </w:r>
    </w:p>
    <w:p w14:paraId="2DC10F0A" w14:textId="77777777" w:rsidR="00F26F47" w:rsidRDefault="00F26F47"/>
    <w:p w14:paraId="2DC10F0B" w14:textId="77777777" w:rsidR="00F26F47" w:rsidRDefault="00F26F47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Innhold</w:t>
      </w:r>
    </w:p>
    <w:p w14:paraId="2DC10F0C" w14:textId="77777777" w:rsidR="00F26F47" w:rsidRDefault="00F26F47"/>
    <w:p w14:paraId="2DC10F14" w14:textId="72343352" w:rsidR="00D0325E" w:rsidRDefault="00D0325E" w:rsidP="00D0325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8073"/>
      </w:tblGrid>
      <w:tr w:rsidR="002536ED" w14:paraId="0422A2D1" w14:textId="77777777" w:rsidTr="00017037">
        <w:tc>
          <w:tcPr>
            <w:tcW w:w="704" w:type="dxa"/>
          </w:tcPr>
          <w:p w14:paraId="251D6CBD" w14:textId="022ABD91" w:rsidR="002536ED" w:rsidRPr="00017037" w:rsidRDefault="002536ED" w:rsidP="00D0325E">
            <w:pPr>
              <w:rPr>
                <w:b/>
                <w:bCs/>
              </w:rPr>
            </w:pPr>
            <w:r w:rsidRPr="00017037">
              <w:rPr>
                <w:b/>
                <w:bCs/>
              </w:rPr>
              <w:t>Nr.</w:t>
            </w:r>
          </w:p>
        </w:tc>
        <w:tc>
          <w:tcPr>
            <w:tcW w:w="8073" w:type="dxa"/>
          </w:tcPr>
          <w:p w14:paraId="74E15910" w14:textId="70EB3227" w:rsidR="002536ED" w:rsidRPr="00017037" w:rsidRDefault="002536ED" w:rsidP="00D0325E">
            <w:pPr>
              <w:rPr>
                <w:b/>
                <w:bCs/>
              </w:rPr>
            </w:pPr>
            <w:r w:rsidRPr="00017037">
              <w:rPr>
                <w:b/>
                <w:bCs/>
              </w:rPr>
              <w:t>Navn på arbeidsvarslingsplan</w:t>
            </w:r>
          </w:p>
        </w:tc>
      </w:tr>
      <w:tr w:rsidR="002536ED" w14:paraId="37F8D12F" w14:textId="77777777" w:rsidTr="00017037">
        <w:tc>
          <w:tcPr>
            <w:tcW w:w="704" w:type="dxa"/>
          </w:tcPr>
          <w:p w14:paraId="3FCCE3E6" w14:textId="7ADAC04C" w:rsidR="002536ED" w:rsidRDefault="00017037" w:rsidP="00017037">
            <w:pPr>
              <w:jc w:val="center"/>
            </w:pPr>
            <w:r>
              <w:t>1</w:t>
            </w:r>
          </w:p>
        </w:tc>
        <w:tc>
          <w:tcPr>
            <w:tcW w:w="8073" w:type="dxa"/>
          </w:tcPr>
          <w:p w14:paraId="324FBC55" w14:textId="54DD2680" w:rsidR="002536ED" w:rsidRDefault="008B3B8D" w:rsidP="00D0325E">
            <w:r>
              <w:t>&lt;Navn for nr. 1&gt;</w:t>
            </w:r>
          </w:p>
        </w:tc>
      </w:tr>
      <w:tr w:rsidR="008B3B8D" w14:paraId="591019BF" w14:textId="77777777" w:rsidTr="00017037">
        <w:tc>
          <w:tcPr>
            <w:tcW w:w="704" w:type="dxa"/>
          </w:tcPr>
          <w:p w14:paraId="5F7DDCC7" w14:textId="35102E27" w:rsidR="008B3B8D" w:rsidRDefault="008B3B8D" w:rsidP="008B3B8D">
            <w:pPr>
              <w:jc w:val="center"/>
            </w:pPr>
            <w:r>
              <w:t>2</w:t>
            </w:r>
          </w:p>
        </w:tc>
        <w:tc>
          <w:tcPr>
            <w:tcW w:w="8073" w:type="dxa"/>
          </w:tcPr>
          <w:p w14:paraId="7A8B9CED" w14:textId="2395C956" w:rsidR="008B3B8D" w:rsidRDefault="008B3B8D" w:rsidP="008B3B8D">
            <w:r w:rsidRPr="00994712">
              <w:t xml:space="preserve">&lt;Navn for nr. </w:t>
            </w:r>
            <w:r>
              <w:t>2</w:t>
            </w:r>
            <w:r w:rsidRPr="00994712">
              <w:t>&gt;</w:t>
            </w:r>
          </w:p>
        </w:tc>
      </w:tr>
      <w:tr w:rsidR="008B3B8D" w14:paraId="2083DBDB" w14:textId="77777777" w:rsidTr="00017037">
        <w:tc>
          <w:tcPr>
            <w:tcW w:w="704" w:type="dxa"/>
          </w:tcPr>
          <w:p w14:paraId="59B892B8" w14:textId="48C76276" w:rsidR="008B3B8D" w:rsidRDefault="008B3B8D" w:rsidP="008B3B8D">
            <w:pPr>
              <w:jc w:val="center"/>
            </w:pPr>
            <w:r>
              <w:t>3</w:t>
            </w:r>
          </w:p>
        </w:tc>
        <w:tc>
          <w:tcPr>
            <w:tcW w:w="8073" w:type="dxa"/>
          </w:tcPr>
          <w:p w14:paraId="18E190FC" w14:textId="3CCBD29C" w:rsidR="008B3B8D" w:rsidRDefault="008B3B8D" w:rsidP="008B3B8D">
            <w:r w:rsidRPr="00994712">
              <w:t xml:space="preserve">&lt;Navn for nr. </w:t>
            </w:r>
            <w:r>
              <w:t>3</w:t>
            </w:r>
            <w:r w:rsidRPr="00994712">
              <w:t>&gt;</w:t>
            </w:r>
          </w:p>
        </w:tc>
      </w:tr>
      <w:tr w:rsidR="008B3B8D" w14:paraId="530DE729" w14:textId="77777777" w:rsidTr="00017037">
        <w:tc>
          <w:tcPr>
            <w:tcW w:w="704" w:type="dxa"/>
          </w:tcPr>
          <w:p w14:paraId="7D961EE5" w14:textId="24192FF8" w:rsidR="008B3B8D" w:rsidRDefault="008B3B8D" w:rsidP="008B3B8D">
            <w:pPr>
              <w:jc w:val="center"/>
            </w:pPr>
            <w:r>
              <w:t>4</w:t>
            </w:r>
          </w:p>
        </w:tc>
        <w:tc>
          <w:tcPr>
            <w:tcW w:w="8073" w:type="dxa"/>
          </w:tcPr>
          <w:p w14:paraId="032C3C31" w14:textId="0F9DB25E" w:rsidR="008B3B8D" w:rsidRDefault="008B3B8D" w:rsidP="008B3B8D">
            <w:r w:rsidRPr="00994712">
              <w:t xml:space="preserve">&lt;Navn for nr. </w:t>
            </w:r>
            <w:r w:rsidR="00EE7AD8">
              <w:t>4</w:t>
            </w:r>
            <w:r w:rsidRPr="00994712">
              <w:t>&gt;</w:t>
            </w:r>
          </w:p>
        </w:tc>
      </w:tr>
      <w:tr w:rsidR="008B3B8D" w14:paraId="47CBCB45" w14:textId="77777777" w:rsidTr="00017037">
        <w:tc>
          <w:tcPr>
            <w:tcW w:w="704" w:type="dxa"/>
          </w:tcPr>
          <w:p w14:paraId="5769F50D" w14:textId="75521488" w:rsidR="008B3B8D" w:rsidRDefault="008B3B8D" w:rsidP="008B3B8D">
            <w:pPr>
              <w:jc w:val="center"/>
            </w:pPr>
            <w:r>
              <w:t>5</w:t>
            </w:r>
          </w:p>
        </w:tc>
        <w:tc>
          <w:tcPr>
            <w:tcW w:w="8073" w:type="dxa"/>
          </w:tcPr>
          <w:p w14:paraId="16EAC672" w14:textId="299D3B2B" w:rsidR="008B3B8D" w:rsidRDefault="008B3B8D" w:rsidP="008B3B8D">
            <w:r w:rsidRPr="00994712">
              <w:t>&lt;Navn for nr.</w:t>
            </w:r>
            <w:r w:rsidR="00EE7AD8">
              <w:t xml:space="preserve"> 5</w:t>
            </w:r>
            <w:r w:rsidRPr="00994712">
              <w:t>&gt;</w:t>
            </w:r>
          </w:p>
        </w:tc>
      </w:tr>
      <w:tr w:rsidR="008B3B8D" w14:paraId="530B2548" w14:textId="77777777" w:rsidTr="00017037">
        <w:tc>
          <w:tcPr>
            <w:tcW w:w="704" w:type="dxa"/>
          </w:tcPr>
          <w:p w14:paraId="7041F752" w14:textId="68EAA4A2" w:rsidR="008B3B8D" w:rsidRDefault="008B3B8D" w:rsidP="008B3B8D">
            <w:pPr>
              <w:jc w:val="center"/>
            </w:pPr>
            <w:r>
              <w:t>6</w:t>
            </w:r>
          </w:p>
        </w:tc>
        <w:tc>
          <w:tcPr>
            <w:tcW w:w="8073" w:type="dxa"/>
          </w:tcPr>
          <w:p w14:paraId="2DB9FC27" w14:textId="13733BFC" w:rsidR="008B3B8D" w:rsidRDefault="008B3B8D" w:rsidP="008B3B8D">
            <w:r w:rsidRPr="00994712">
              <w:t xml:space="preserve">&lt;Navn for nr. </w:t>
            </w:r>
            <w:r w:rsidR="00EE7AD8">
              <w:t>6</w:t>
            </w:r>
            <w:r w:rsidRPr="00994712">
              <w:t>&gt;</w:t>
            </w:r>
          </w:p>
        </w:tc>
      </w:tr>
      <w:tr w:rsidR="008B3B8D" w14:paraId="311D9ECD" w14:textId="77777777" w:rsidTr="00017037">
        <w:tc>
          <w:tcPr>
            <w:tcW w:w="704" w:type="dxa"/>
          </w:tcPr>
          <w:p w14:paraId="6DA20F13" w14:textId="3FD5FBD7" w:rsidR="008B3B8D" w:rsidRDefault="008B3B8D" w:rsidP="008B3B8D">
            <w:pPr>
              <w:jc w:val="center"/>
            </w:pPr>
            <w:r>
              <w:t>7</w:t>
            </w:r>
          </w:p>
        </w:tc>
        <w:tc>
          <w:tcPr>
            <w:tcW w:w="8073" w:type="dxa"/>
          </w:tcPr>
          <w:p w14:paraId="7D293686" w14:textId="561B311A" w:rsidR="008B3B8D" w:rsidRDefault="008B3B8D" w:rsidP="008B3B8D">
            <w:r w:rsidRPr="00994712">
              <w:t xml:space="preserve">&lt;Navn for nr. </w:t>
            </w:r>
            <w:r w:rsidR="00EE7AD8">
              <w:t>7</w:t>
            </w:r>
            <w:r w:rsidRPr="00994712">
              <w:t>&gt;</w:t>
            </w:r>
          </w:p>
        </w:tc>
      </w:tr>
      <w:tr w:rsidR="00EE7AD8" w14:paraId="34757B49" w14:textId="77777777" w:rsidTr="00017037">
        <w:tc>
          <w:tcPr>
            <w:tcW w:w="704" w:type="dxa"/>
          </w:tcPr>
          <w:p w14:paraId="10835292" w14:textId="77777777" w:rsidR="00EE7AD8" w:rsidRDefault="00EE7AD8" w:rsidP="008B3B8D">
            <w:pPr>
              <w:jc w:val="center"/>
            </w:pPr>
          </w:p>
        </w:tc>
        <w:tc>
          <w:tcPr>
            <w:tcW w:w="8073" w:type="dxa"/>
          </w:tcPr>
          <w:p w14:paraId="19037393" w14:textId="77777777" w:rsidR="00EE7AD8" w:rsidRPr="00994712" w:rsidRDefault="00EE7AD8" w:rsidP="008B3B8D"/>
        </w:tc>
      </w:tr>
      <w:tr w:rsidR="00EE7AD8" w14:paraId="3E4D6E8A" w14:textId="77777777" w:rsidTr="00017037">
        <w:tc>
          <w:tcPr>
            <w:tcW w:w="704" w:type="dxa"/>
          </w:tcPr>
          <w:p w14:paraId="2027FB27" w14:textId="77777777" w:rsidR="00EE7AD8" w:rsidRDefault="00EE7AD8" w:rsidP="008B3B8D">
            <w:pPr>
              <w:jc w:val="center"/>
            </w:pPr>
          </w:p>
        </w:tc>
        <w:tc>
          <w:tcPr>
            <w:tcW w:w="8073" w:type="dxa"/>
          </w:tcPr>
          <w:p w14:paraId="38DAD5EB" w14:textId="77777777" w:rsidR="00EE7AD8" w:rsidRPr="00994712" w:rsidRDefault="00EE7AD8" w:rsidP="008B3B8D"/>
        </w:tc>
      </w:tr>
      <w:tr w:rsidR="00EE7AD8" w14:paraId="660F8A94" w14:textId="77777777" w:rsidTr="00017037">
        <w:tc>
          <w:tcPr>
            <w:tcW w:w="704" w:type="dxa"/>
          </w:tcPr>
          <w:p w14:paraId="17D14CB9" w14:textId="77777777" w:rsidR="00EE7AD8" w:rsidRDefault="00EE7AD8" w:rsidP="008B3B8D">
            <w:pPr>
              <w:jc w:val="center"/>
            </w:pPr>
          </w:p>
        </w:tc>
        <w:tc>
          <w:tcPr>
            <w:tcW w:w="8073" w:type="dxa"/>
          </w:tcPr>
          <w:p w14:paraId="53790DB4" w14:textId="77777777" w:rsidR="00EE7AD8" w:rsidRPr="00994712" w:rsidRDefault="00EE7AD8" w:rsidP="008B3B8D"/>
        </w:tc>
      </w:tr>
      <w:tr w:rsidR="00EE7AD8" w14:paraId="4552C593" w14:textId="77777777" w:rsidTr="00017037">
        <w:tc>
          <w:tcPr>
            <w:tcW w:w="704" w:type="dxa"/>
          </w:tcPr>
          <w:p w14:paraId="0A1B2C5F" w14:textId="77777777" w:rsidR="00EE7AD8" w:rsidRDefault="00EE7AD8" w:rsidP="008B3B8D">
            <w:pPr>
              <w:jc w:val="center"/>
            </w:pPr>
          </w:p>
        </w:tc>
        <w:tc>
          <w:tcPr>
            <w:tcW w:w="8073" w:type="dxa"/>
          </w:tcPr>
          <w:p w14:paraId="4F81E59E" w14:textId="77777777" w:rsidR="00EE7AD8" w:rsidRPr="00994712" w:rsidRDefault="00EE7AD8" w:rsidP="008B3B8D"/>
        </w:tc>
      </w:tr>
      <w:tr w:rsidR="00EE7AD8" w14:paraId="57CDD6D3" w14:textId="77777777" w:rsidTr="00017037">
        <w:tc>
          <w:tcPr>
            <w:tcW w:w="704" w:type="dxa"/>
          </w:tcPr>
          <w:p w14:paraId="521140E2" w14:textId="77777777" w:rsidR="00EE7AD8" w:rsidRDefault="00EE7AD8" w:rsidP="008B3B8D">
            <w:pPr>
              <w:jc w:val="center"/>
            </w:pPr>
          </w:p>
        </w:tc>
        <w:tc>
          <w:tcPr>
            <w:tcW w:w="8073" w:type="dxa"/>
          </w:tcPr>
          <w:p w14:paraId="7AF3032D" w14:textId="77777777" w:rsidR="00EE7AD8" w:rsidRPr="00994712" w:rsidRDefault="00EE7AD8" w:rsidP="008B3B8D"/>
        </w:tc>
      </w:tr>
    </w:tbl>
    <w:p w14:paraId="2DC10F15" w14:textId="77777777" w:rsidR="00D0325E" w:rsidRDefault="00F26F47" w:rsidP="00D0325E">
      <w:r w:rsidRPr="00D0325E">
        <w:br w:type="page"/>
      </w:r>
      <w:bookmarkStart w:id="0" w:name="_Toc261450458"/>
    </w:p>
    <w:p w14:paraId="2DC10F16" w14:textId="77777777" w:rsidR="00D0325E" w:rsidRDefault="00D0325E" w:rsidP="00D0325E"/>
    <w:bookmarkEnd w:id="0"/>
    <w:p w14:paraId="1C496FA5" w14:textId="4BAF5EF5" w:rsidR="00D47032" w:rsidRDefault="007B0AD9" w:rsidP="000F5EF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DE7EA1" wp14:editId="2DF66E50">
                <wp:simplePos x="0" y="0"/>
                <wp:positionH relativeFrom="column">
                  <wp:posOffset>62230</wp:posOffset>
                </wp:positionH>
                <wp:positionV relativeFrom="paragraph">
                  <wp:posOffset>356870</wp:posOffset>
                </wp:positionV>
                <wp:extent cx="5648325" cy="1404620"/>
                <wp:effectExtent l="0" t="0" r="28575" b="2159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8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D668C" w14:textId="10F67A63" w:rsidR="007B0AD9" w:rsidRPr="00603C27" w:rsidRDefault="007B0AD9">
                            <w:pPr>
                              <w:rPr>
                                <w:smallCaps/>
                              </w:rPr>
                            </w:pPr>
                            <w:r w:rsidRPr="00603C27">
                              <w:rPr>
                                <w:smallCaps/>
                                <w:highlight w:val="lightGray"/>
                              </w:rPr>
                              <w:t>På denne og de etterfølgende sidene</w:t>
                            </w:r>
                            <w:r w:rsidR="00CC3EB5" w:rsidRPr="00603C27">
                              <w:rPr>
                                <w:smallCaps/>
                                <w:highlight w:val="lightGray"/>
                              </w:rPr>
                              <w:t xml:space="preserve"> legges arbeidsvarslingsplanene inn, enten </w:t>
                            </w:r>
                            <w:r w:rsidR="00665236" w:rsidRPr="00603C27">
                              <w:rPr>
                                <w:smallCaps/>
                                <w:highlight w:val="lightGray"/>
                              </w:rPr>
                              <w:t>ved</w:t>
                            </w:r>
                            <w:r w:rsidR="00CC3EB5" w:rsidRPr="00603C27">
                              <w:rPr>
                                <w:smallCaps/>
                                <w:highlight w:val="lightGray"/>
                              </w:rPr>
                              <w:t xml:space="preserve"> </w:t>
                            </w:r>
                            <w:r w:rsidR="00665236" w:rsidRPr="00603C27">
                              <w:rPr>
                                <w:smallCaps/>
                                <w:highlight w:val="lightGray"/>
                              </w:rPr>
                              <w:t>lime inn på</w:t>
                            </w:r>
                            <w:r w:rsidR="00C24B5E" w:rsidRPr="00603C27">
                              <w:rPr>
                                <w:smallCaps/>
                                <w:highlight w:val="lightGray"/>
                              </w:rPr>
                              <w:t xml:space="preserve"> denne og etterfølgende sider, evt. ved at side 1 skrives ut som pdf og de </w:t>
                            </w:r>
                            <w:r w:rsidR="00603C27" w:rsidRPr="00603C27">
                              <w:rPr>
                                <w:smallCaps/>
                                <w:highlight w:val="lightGray"/>
                              </w:rPr>
                              <w:t>etterfølgende sidene lages som egne pdf filer og deretter slås sammen til en stor</w:t>
                            </w:r>
                            <w:r w:rsidR="00CC3EB5" w:rsidRPr="00603C27">
                              <w:rPr>
                                <w:smallCaps/>
                                <w:highlight w:val="lightGray"/>
                              </w:rPr>
                              <w:t xml:space="preserve"> </w:t>
                            </w:r>
                            <w:r w:rsidR="00603C27" w:rsidRPr="00603C27">
                              <w:rPr>
                                <w:smallCaps/>
                                <w:highlight w:val="lightGray"/>
                              </w:rPr>
                              <w:t>pdf-fil</w:t>
                            </w:r>
                            <w:r w:rsidR="00C04F0F">
                              <w:rPr>
                                <w:smallCaps/>
                                <w:highlight w:val="lightGray"/>
                              </w:rPr>
                              <w:t xml:space="preserve"> for Kap. D2-Arbeidsvarsling</w:t>
                            </w:r>
                            <w:r w:rsidR="00603C27" w:rsidRPr="00603C27">
                              <w:rPr>
                                <w:smallCaps/>
                                <w:highlight w:val="lightGray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DE7EA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4.9pt;margin-top:28.1pt;width:444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">
                <v:textbox style="mso-fit-shape-to-text:t">
                  <w:txbxContent>
                    <w:p w14:paraId="711D668C" w14:textId="10F67A63" w:rsidR="007B0AD9" w:rsidRPr="00603C27" w:rsidRDefault="007B0AD9">
                      <w:pPr>
                        <w:rPr>
                          <w:smallCaps/>
                        </w:rPr>
                      </w:pPr>
                      <w:r w:rsidRPr="00603C27">
                        <w:rPr>
                          <w:smallCaps/>
                          <w:highlight w:val="lightGray"/>
                        </w:rPr>
                        <w:t>På denne og de etterfølgende sidene</w:t>
                      </w:r>
                      <w:r w:rsidR="00CC3EB5" w:rsidRPr="00603C27">
                        <w:rPr>
                          <w:smallCaps/>
                          <w:highlight w:val="lightGray"/>
                        </w:rPr>
                        <w:t xml:space="preserve"> legges arbeidsvarslingsplanene inn, enten </w:t>
                      </w:r>
                      <w:r w:rsidR="00665236" w:rsidRPr="00603C27">
                        <w:rPr>
                          <w:smallCaps/>
                          <w:highlight w:val="lightGray"/>
                        </w:rPr>
                        <w:t>ved</w:t>
                      </w:r>
                      <w:r w:rsidR="00CC3EB5" w:rsidRPr="00603C27">
                        <w:rPr>
                          <w:smallCaps/>
                          <w:highlight w:val="lightGray"/>
                        </w:rPr>
                        <w:t xml:space="preserve"> </w:t>
                      </w:r>
                      <w:r w:rsidR="00665236" w:rsidRPr="00603C27">
                        <w:rPr>
                          <w:smallCaps/>
                          <w:highlight w:val="lightGray"/>
                        </w:rPr>
                        <w:t>lime inn på</w:t>
                      </w:r>
                      <w:r w:rsidR="00C24B5E" w:rsidRPr="00603C27">
                        <w:rPr>
                          <w:smallCaps/>
                          <w:highlight w:val="lightGray"/>
                        </w:rPr>
                        <w:t xml:space="preserve"> denne og etterfølgende sider, evt. ved at side 1 skrives ut som pdf og de </w:t>
                      </w:r>
                      <w:r w:rsidR="00603C27" w:rsidRPr="00603C27">
                        <w:rPr>
                          <w:smallCaps/>
                          <w:highlight w:val="lightGray"/>
                        </w:rPr>
                        <w:t>etterfølgende sidene lages som egne pdf filer og deretter slås sammen til en stor</w:t>
                      </w:r>
                      <w:r w:rsidR="00CC3EB5" w:rsidRPr="00603C27">
                        <w:rPr>
                          <w:smallCaps/>
                          <w:highlight w:val="lightGray"/>
                        </w:rPr>
                        <w:t xml:space="preserve"> </w:t>
                      </w:r>
                      <w:r w:rsidR="00603C27" w:rsidRPr="00603C27">
                        <w:rPr>
                          <w:smallCaps/>
                          <w:highlight w:val="lightGray"/>
                        </w:rPr>
                        <w:t>pdf-fil</w:t>
                      </w:r>
                      <w:r w:rsidR="00C04F0F">
                        <w:rPr>
                          <w:smallCaps/>
                          <w:highlight w:val="lightGray"/>
                        </w:rPr>
                        <w:t xml:space="preserve"> for Kap. D2-Arbeidsvarsling</w:t>
                      </w:r>
                      <w:r w:rsidR="00603C27" w:rsidRPr="00603C27">
                        <w:rPr>
                          <w:smallCaps/>
                          <w:highlight w:val="lightGray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47E3EA" w14:textId="15CBEF7E" w:rsidR="00B3338B" w:rsidRPr="00325B79" w:rsidRDefault="00B3338B" w:rsidP="000F5EF1"/>
    <w:sectPr w:rsidR="00B3338B" w:rsidRPr="00325B7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22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9ABF3" w14:textId="77777777" w:rsidR="006A2951" w:rsidRDefault="006A2951">
      <w:r>
        <w:separator/>
      </w:r>
    </w:p>
  </w:endnote>
  <w:endnote w:type="continuationSeparator" w:id="0">
    <w:p w14:paraId="1A29626B" w14:textId="77777777" w:rsidR="006A2951" w:rsidRDefault="006A2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D2307" w14:textId="77777777" w:rsidR="009546C7" w:rsidRDefault="009546C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10F53" w14:textId="475079F0" w:rsidR="004C4199" w:rsidRPr="008D006D" w:rsidRDefault="008D006D" w:rsidP="008D006D">
    <w:pPr>
      <w:pStyle w:val="Bunntekst"/>
    </w:pPr>
    <w:r>
      <w:rPr>
        <w:sz w:val="16"/>
        <w:szCs w:val="16"/>
      </w:rPr>
      <w:t xml:space="preserve">Maldokument vegoppmerkingskontrakt – Drift og vedlikehold </w:t>
    </w:r>
    <w:r>
      <w:rPr>
        <w:sz w:val="16"/>
        <w:szCs w:val="16"/>
      </w:rPr>
      <w:br/>
      <w:t>Versjon 202</w:t>
    </w:r>
    <w:r w:rsidR="00CB7896">
      <w:rPr>
        <w:sz w:val="16"/>
        <w:szCs w:val="16"/>
      </w:rPr>
      <w:t>2</w:t>
    </w:r>
    <w:r>
      <w:rPr>
        <w:sz w:val="16"/>
        <w:szCs w:val="16"/>
      </w:rPr>
      <w:t>-</w:t>
    </w:r>
    <w:r w:rsidR="009546C7">
      <w:rPr>
        <w:sz w:val="16"/>
        <w:szCs w:val="16"/>
      </w:rPr>
      <w:t>12-21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145CA" w14:textId="77777777" w:rsidR="009546C7" w:rsidRDefault="009546C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F596F" w14:textId="77777777" w:rsidR="006A2951" w:rsidRDefault="006A2951">
      <w:r>
        <w:separator/>
      </w:r>
    </w:p>
  </w:footnote>
  <w:footnote w:type="continuationSeparator" w:id="0">
    <w:p w14:paraId="59656D6C" w14:textId="77777777" w:rsidR="006A2951" w:rsidRDefault="006A2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37D0A" w14:textId="77777777" w:rsidR="009546C7" w:rsidRDefault="009546C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10F4E" w14:textId="080B7A82" w:rsidR="001B30F4" w:rsidRDefault="001B30F4">
    <w:pPr>
      <w:pStyle w:val="Topptekst"/>
      <w:tabs>
        <w:tab w:val="clear" w:pos="9072"/>
        <w:tab w:val="right" w:pos="8820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</w:r>
    <w:r w:rsidR="00B3338B">
      <w:rPr>
        <w:sz w:val="20"/>
      </w:rPr>
      <w:t>D2</w:t>
    </w:r>
    <w:r w:rsidR="00C262D8">
      <w:rPr>
        <w:sz w:val="20"/>
      </w:rPr>
      <w:t>-</w:t>
    </w:r>
    <w:r w:rsidR="00B3338B">
      <w:rPr>
        <w:sz w:val="20"/>
      </w:rPr>
      <w:t>Arbeidsvarsling</w:t>
    </w:r>
    <w:r>
      <w:rPr>
        <w:sz w:val="20"/>
      </w:rPr>
      <w:t xml:space="preserve">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5D6EEA">
      <w:rPr>
        <w:rStyle w:val="Sidetall"/>
        <w:noProof/>
        <w:sz w:val="20"/>
      </w:rPr>
      <w:t>1</w:t>
    </w:r>
    <w:r>
      <w:rPr>
        <w:rStyle w:val="Sidetall"/>
        <w:sz w:val="20"/>
      </w:rPr>
      <w:fldChar w:fldCharType="end"/>
    </w:r>
  </w:p>
  <w:p w14:paraId="2DC10F4F" w14:textId="77777777" w:rsidR="00603266" w:rsidRDefault="00603266" w:rsidP="00603266">
    <w:pPr>
      <w:pStyle w:val="Topptekst"/>
      <w:rPr>
        <w:sz w:val="20"/>
      </w:rPr>
    </w:pPr>
    <w:r w:rsidRPr="00416534">
      <w:rPr>
        <w:sz w:val="20"/>
      </w:rPr>
      <w:t>Vegoppmerking</w:t>
    </w:r>
  </w:p>
  <w:p w14:paraId="3C99D62C" w14:textId="77777777" w:rsidR="00667B1B" w:rsidRDefault="00667B1B" w:rsidP="00667B1B">
    <w:pPr>
      <w:pStyle w:val="Topptekst"/>
      <w:rPr>
        <w:sz w:val="20"/>
      </w:rPr>
    </w:pPr>
    <w:r w:rsidRPr="00E90925">
      <w:rPr>
        <w:sz w:val="20"/>
        <w:highlight w:val="lightGray"/>
      </w:rPr>
      <w:t>Kontraktnavn</w:t>
    </w:r>
    <w:r>
      <w:rPr>
        <w:sz w:val="20"/>
      </w:rPr>
      <w:t xml:space="preserve"> </w:t>
    </w:r>
    <w:r w:rsidRPr="009E6629">
      <w:rPr>
        <w:sz w:val="20"/>
      </w:rPr>
      <w:t>20</w:t>
    </w:r>
    <w:r w:rsidRPr="00287EBB">
      <w:rPr>
        <w:sz w:val="20"/>
      </w:rPr>
      <w:t>2</w:t>
    </w:r>
    <w:r w:rsidRPr="009E6629">
      <w:rPr>
        <w:sz w:val="20"/>
        <w:highlight w:val="lightGray"/>
      </w:rPr>
      <w:t>å</w:t>
    </w:r>
    <w:r w:rsidRPr="009E6629">
      <w:rPr>
        <w:sz w:val="20"/>
      </w:rPr>
      <w:t xml:space="preserve"> – 20</w:t>
    </w:r>
    <w:r>
      <w:rPr>
        <w:sz w:val="20"/>
      </w:rPr>
      <w:t>2</w:t>
    </w:r>
    <w:r w:rsidRPr="009E6629">
      <w:rPr>
        <w:sz w:val="20"/>
        <w:highlight w:val="lightGray"/>
      </w:rPr>
      <w:t>å</w:t>
    </w:r>
  </w:p>
  <w:p w14:paraId="0A55FC4D" w14:textId="1FBCDD62" w:rsidR="001F2A22" w:rsidRDefault="001F2A22">
    <w:pPr>
      <w:pStyle w:val="Topptekst"/>
      <w:rPr>
        <w:b/>
        <w:bCs/>
        <w:sz w:val="20"/>
      </w:rPr>
    </w:pPr>
    <w:r>
      <w:rPr>
        <w:b/>
        <w:bCs/>
        <w:sz w:val="20"/>
      </w:rPr>
      <w:t>D2 Supplerende dokumenter</w:t>
    </w:r>
  </w:p>
  <w:p w14:paraId="2DC10F52" w14:textId="0AA7C340" w:rsidR="001B30F4" w:rsidRDefault="003A7E63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>D2</w:t>
    </w:r>
    <w:r w:rsidR="00C262D8">
      <w:rPr>
        <w:b/>
        <w:bCs/>
        <w:sz w:val="20"/>
      </w:rPr>
      <w:t>-</w:t>
    </w:r>
    <w:r>
      <w:rPr>
        <w:b/>
        <w:bCs/>
        <w:sz w:val="20"/>
      </w:rPr>
      <w:t>Arbeidsvarsling</w:t>
    </w:r>
    <w:r w:rsidR="001B30F4">
      <w:rPr>
        <w:b/>
        <w:bCs/>
        <w:sz w:val="20"/>
      </w:rPr>
      <w:tab/>
    </w:r>
    <w:r w:rsidR="001B30F4">
      <w:rPr>
        <w:b/>
        <w:bCs/>
        <w:sz w:val="20"/>
      </w:rPr>
      <w:tab/>
    </w:r>
    <w:r w:rsidR="00603266" w:rsidRPr="000F5EF1">
      <w:rPr>
        <w:sz w:val="20"/>
      </w:rPr>
      <w:t>20</w:t>
    </w:r>
    <w:r w:rsidR="00667B1B" w:rsidRPr="000F5EF1">
      <w:rPr>
        <w:sz w:val="20"/>
      </w:rPr>
      <w:t>2</w:t>
    </w:r>
    <w:r w:rsidR="00603266">
      <w:rPr>
        <w:sz w:val="20"/>
        <w:highlight w:val="lightGray"/>
      </w:rPr>
      <w:t>å-</w:t>
    </w:r>
    <w:r w:rsidR="001B30F4" w:rsidRPr="004E60AB">
      <w:rPr>
        <w:sz w:val="20"/>
        <w:highlight w:val="lightGray"/>
      </w:rPr>
      <w:t>mm</w:t>
    </w:r>
    <w:r w:rsidR="001B30F4">
      <w:rPr>
        <w:sz w:val="20"/>
        <w:highlight w:val="lightGray"/>
      </w:rPr>
      <w:t>-dd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5797" w14:textId="77777777" w:rsidR="009546C7" w:rsidRDefault="009546C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45D3F"/>
    <w:multiLevelType w:val="hybridMultilevel"/>
    <w:tmpl w:val="21AC350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4037E"/>
    <w:multiLevelType w:val="hybridMultilevel"/>
    <w:tmpl w:val="3CD88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2C49FD"/>
    <w:multiLevelType w:val="hybridMultilevel"/>
    <w:tmpl w:val="560C65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A3E87"/>
    <w:multiLevelType w:val="hybridMultilevel"/>
    <w:tmpl w:val="27DC6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7275F"/>
    <w:multiLevelType w:val="hybridMultilevel"/>
    <w:tmpl w:val="1E38D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F672F"/>
    <w:multiLevelType w:val="hybridMultilevel"/>
    <w:tmpl w:val="70AE65C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F0D1E"/>
    <w:multiLevelType w:val="hybridMultilevel"/>
    <w:tmpl w:val="DF52F4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C04B0"/>
    <w:multiLevelType w:val="hybridMultilevel"/>
    <w:tmpl w:val="81DEB6A4"/>
    <w:lvl w:ilvl="0" w:tplc="04140017">
      <w:start w:val="2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B24B78"/>
    <w:multiLevelType w:val="hybridMultilevel"/>
    <w:tmpl w:val="A68CD066"/>
    <w:lvl w:ilvl="0" w:tplc="0414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9" w15:restartNumberingAfterBreak="0">
    <w:nsid w:val="7C257248"/>
    <w:multiLevelType w:val="hybridMultilevel"/>
    <w:tmpl w:val="2C9CA8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5C6"/>
    <w:rsid w:val="0000373E"/>
    <w:rsid w:val="000112CA"/>
    <w:rsid w:val="00014395"/>
    <w:rsid w:val="00016109"/>
    <w:rsid w:val="0001694F"/>
    <w:rsid w:val="00017037"/>
    <w:rsid w:val="00035679"/>
    <w:rsid w:val="000C5751"/>
    <w:rsid w:val="000D144C"/>
    <w:rsid w:val="000D27C5"/>
    <w:rsid w:val="000D611A"/>
    <w:rsid w:val="000E70C0"/>
    <w:rsid w:val="000F5EF1"/>
    <w:rsid w:val="00107898"/>
    <w:rsid w:val="001153EB"/>
    <w:rsid w:val="00115A6C"/>
    <w:rsid w:val="00117B9D"/>
    <w:rsid w:val="001228E1"/>
    <w:rsid w:val="001334CA"/>
    <w:rsid w:val="00150C3E"/>
    <w:rsid w:val="00157B78"/>
    <w:rsid w:val="00172305"/>
    <w:rsid w:val="00172500"/>
    <w:rsid w:val="00175745"/>
    <w:rsid w:val="0017774F"/>
    <w:rsid w:val="0018226A"/>
    <w:rsid w:val="00185F91"/>
    <w:rsid w:val="001A74B5"/>
    <w:rsid w:val="001B30F4"/>
    <w:rsid w:val="001B312B"/>
    <w:rsid w:val="001C6AE1"/>
    <w:rsid w:val="001C6E77"/>
    <w:rsid w:val="001E6D94"/>
    <w:rsid w:val="001F2A22"/>
    <w:rsid w:val="001F75B3"/>
    <w:rsid w:val="00200485"/>
    <w:rsid w:val="00202CAE"/>
    <w:rsid w:val="002056E3"/>
    <w:rsid w:val="00215BE9"/>
    <w:rsid w:val="002224D5"/>
    <w:rsid w:val="00227A08"/>
    <w:rsid w:val="00227C8F"/>
    <w:rsid w:val="00252213"/>
    <w:rsid w:val="002536ED"/>
    <w:rsid w:val="002672BD"/>
    <w:rsid w:val="0029310E"/>
    <w:rsid w:val="002A22EC"/>
    <w:rsid w:val="002A586C"/>
    <w:rsid w:val="002B124C"/>
    <w:rsid w:val="002B677E"/>
    <w:rsid w:val="002C12B1"/>
    <w:rsid w:val="002C68B4"/>
    <w:rsid w:val="002F24C9"/>
    <w:rsid w:val="002F2C95"/>
    <w:rsid w:val="00305A7F"/>
    <w:rsid w:val="00307C80"/>
    <w:rsid w:val="00325A3F"/>
    <w:rsid w:val="003316B6"/>
    <w:rsid w:val="00331AB9"/>
    <w:rsid w:val="003344AA"/>
    <w:rsid w:val="003817E7"/>
    <w:rsid w:val="003950B9"/>
    <w:rsid w:val="003A57D4"/>
    <w:rsid w:val="003A7E63"/>
    <w:rsid w:val="003B7741"/>
    <w:rsid w:val="003D02BA"/>
    <w:rsid w:val="003E15FC"/>
    <w:rsid w:val="003E471C"/>
    <w:rsid w:val="00402AB6"/>
    <w:rsid w:val="0040534E"/>
    <w:rsid w:val="0041553D"/>
    <w:rsid w:val="00417DFC"/>
    <w:rsid w:val="0042367C"/>
    <w:rsid w:val="00435350"/>
    <w:rsid w:val="004440CF"/>
    <w:rsid w:val="00444438"/>
    <w:rsid w:val="00446DB8"/>
    <w:rsid w:val="004616CD"/>
    <w:rsid w:val="00462AB3"/>
    <w:rsid w:val="00466642"/>
    <w:rsid w:val="00486B70"/>
    <w:rsid w:val="00492E17"/>
    <w:rsid w:val="004A0A40"/>
    <w:rsid w:val="004A12E6"/>
    <w:rsid w:val="004A62AA"/>
    <w:rsid w:val="004B59B2"/>
    <w:rsid w:val="004C4199"/>
    <w:rsid w:val="004C4494"/>
    <w:rsid w:val="004E0AA4"/>
    <w:rsid w:val="004E2E06"/>
    <w:rsid w:val="004E60AB"/>
    <w:rsid w:val="005108F3"/>
    <w:rsid w:val="005335AC"/>
    <w:rsid w:val="0053412D"/>
    <w:rsid w:val="00546032"/>
    <w:rsid w:val="0055178B"/>
    <w:rsid w:val="00553BDD"/>
    <w:rsid w:val="00592311"/>
    <w:rsid w:val="005929E3"/>
    <w:rsid w:val="005D0EE3"/>
    <w:rsid w:val="005D604E"/>
    <w:rsid w:val="005D6EEA"/>
    <w:rsid w:val="00603266"/>
    <w:rsid w:val="00603C27"/>
    <w:rsid w:val="00616516"/>
    <w:rsid w:val="006210B1"/>
    <w:rsid w:val="00662E98"/>
    <w:rsid w:val="00665236"/>
    <w:rsid w:val="00667B1B"/>
    <w:rsid w:val="00686033"/>
    <w:rsid w:val="00697C79"/>
    <w:rsid w:val="006A0D6B"/>
    <w:rsid w:val="006A2951"/>
    <w:rsid w:val="006B13E3"/>
    <w:rsid w:val="006C1A68"/>
    <w:rsid w:val="006E031B"/>
    <w:rsid w:val="006F4531"/>
    <w:rsid w:val="006F5877"/>
    <w:rsid w:val="006F61AF"/>
    <w:rsid w:val="006F61E1"/>
    <w:rsid w:val="00711F64"/>
    <w:rsid w:val="00712ED4"/>
    <w:rsid w:val="007238AF"/>
    <w:rsid w:val="00724861"/>
    <w:rsid w:val="00740AF0"/>
    <w:rsid w:val="0074624A"/>
    <w:rsid w:val="00756642"/>
    <w:rsid w:val="007A6242"/>
    <w:rsid w:val="007B0AD9"/>
    <w:rsid w:val="007C5F0B"/>
    <w:rsid w:val="007E1AE5"/>
    <w:rsid w:val="007E4A5D"/>
    <w:rsid w:val="0082548A"/>
    <w:rsid w:val="00825CB0"/>
    <w:rsid w:val="00831F4B"/>
    <w:rsid w:val="008371C6"/>
    <w:rsid w:val="00853962"/>
    <w:rsid w:val="008702AF"/>
    <w:rsid w:val="008851CD"/>
    <w:rsid w:val="00885E0D"/>
    <w:rsid w:val="008A0C0F"/>
    <w:rsid w:val="008A0F46"/>
    <w:rsid w:val="008B14DB"/>
    <w:rsid w:val="008B3B8D"/>
    <w:rsid w:val="008D006D"/>
    <w:rsid w:val="008D29AC"/>
    <w:rsid w:val="00910B96"/>
    <w:rsid w:val="00912C3A"/>
    <w:rsid w:val="00921122"/>
    <w:rsid w:val="009318A3"/>
    <w:rsid w:val="009327A8"/>
    <w:rsid w:val="00952F24"/>
    <w:rsid w:val="009546C7"/>
    <w:rsid w:val="00957C1A"/>
    <w:rsid w:val="009835D6"/>
    <w:rsid w:val="0098429B"/>
    <w:rsid w:val="00995988"/>
    <w:rsid w:val="009A5865"/>
    <w:rsid w:val="009A642C"/>
    <w:rsid w:val="009B15B0"/>
    <w:rsid w:val="009B7FC3"/>
    <w:rsid w:val="009D25B2"/>
    <w:rsid w:val="009D666B"/>
    <w:rsid w:val="009E0366"/>
    <w:rsid w:val="009F1BE3"/>
    <w:rsid w:val="00A0744A"/>
    <w:rsid w:val="00A34D51"/>
    <w:rsid w:val="00A41E9B"/>
    <w:rsid w:val="00A45CB4"/>
    <w:rsid w:val="00A54B4B"/>
    <w:rsid w:val="00A62140"/>
    <w:rsid w:val="00A7019C"/>
    <w:rsid w:val="00A75951"/>
    <w:rsid w:val="00A815D9"/>
    <w:rsid w:val="00A87808"/>
    <w:rsid w:val="00AA04E9"/>
    <w:rsid w:val="00AA70CF"/>
    <w:rsid w:val="00AC4E05"/>
    <w:rsid w:val="00AE5C70"/>
    <w:rsid w:val="00B10D56"/>
    <w:rsid w:val="00B22993"/>
    <w:rsid w:val="00B30384"/>
    <w:rsid w:val="00B3338B"/>
    <w:rsid w:val="00B603BD"/>
    <w:rsid w:val="00B764C8"/>
    <w:rsid w:val="00B8427D"/>
    <w:rsid w:val="00B93110"/>
    <w:rsid w:val="00B9787B"/>
    <w:rsid w:val="00BB2F40"/>
    <w:rsid w:val="00BB4A94"/>
    <w:rsid w:val="00BD06AF"/>
    <w:rsid w:val="00BE2F6B"/>
    <w:rsid w:val="00BE6E74"/>
    <w:rsid w:val="00C01DAE"/>
    <w:rsid w:val="00C04F0F"/>
    <w:rsid w:val="00C058DF"/>
    <w:rsid w:val="00C12371"/>
    <w:rsid w:val="00C24B5E"/>
    <w:rsid w:val="00C262D8"/>
    <w:rsid w:val="00C41CA3"/>
    <w:rsid w:val="00C45042"/>
    <w:rsid w:val="00C47D0C"/>
    <w:rsid w:val="00C57B9E"/>
    <w:rsid w:val="00C606F0"/>
    <w:rsid w:val="00C60DEF"/>
    <w:rsid w:val="00C60F5A"/>
    <w:rsid w:val="00C74EA2"/>
    <w:rsid w:val="00C755C6"/>
    <w:rsid w:val="00C81743"/>
    <w:rsid w:val="00C86C61"/>
    <w:rsid w:val="00CB7896"/>
    <w:rsid w:val="00CC3EB5"/>
    <w:rsid w:val="00CD2BF7"/>
    <w:rsid w:val="00CE13CC"/>
    <w:rsid w:val="00CE62B4"/>
    <w:rsid w:val="00CF0ED3"/>
    <w:rsid w:val="00CF4F32"/>
    <w:rsid w:val="00D0325E"/>
    <w:rsid w:val="00D033B9"/>
    <w:rsid w:val="00D12ED8"/>
    <w:rsid w:val="00D16D16"/>
    <w:rsid w:val="00D20299"/>
    <w:rsid w:val="00D22C92"/>
    <w:rsid w:val="00D24488"/>
    <w:rsid w:val="00D27549"/>
    <w:rsid w:val="00D31BA9"/>
    <w:rsid w:val="00D31BDB"/>
    <w:rsid w:val="00D35D85"/>
    <w:rsid w:val="00D35DAA"/>
    <w:rsid w:val="00D36B14"/>
    <w:rsid w:val="00D47032"/>
    <w:rsid w:val="00D5738D"/>
    <w:rsid w:val="00D80ADF"/>
    <w:rsid w:val="00D80F82"/>
    <w:rsid w:val="00D852D2"/>
    <w:rsid w:val="00D955C2"/>
    <w:rsid w:val="00DA4909"/>
    <w:rsid w:val="00DA72CF"/>
    <w:rsid w:val="00DB2563"/>
    <w:rsid w:val="00DB5721"/>
    <w:rsid w:val="00DC43AD"/>
    <w:rsid w:val="00DD10AA"/>
    <w:rsid w:val="00DD5DF7"/>
    <w:rsid w:val="00DD5E85"/>
    <w:rsid w:val="00DE66AA"/>
    <w:rsid w:val="00DF4968"/>
    <w:rsid w:val="00E074FA"/>
    <w:rsid w:val="00E07859"/>
    <w:rsid w:val="00E11572"/>
    <w:rsid w:val="00E15020"/>
    <w:rsid w:val="00E26CA3"/>
    <w:rsid w:val="00E568E0"/>
    <w:rsid w:val="00E8109D"/>
    <w:rsid w:val="00E93548"/>
    <w:rsid w:val="00E94296"/>
    <w:rsid w:val="00EA1109"/>
    <w:rsid w:val="00EA2F42"/>
    <w:rsid w:val="00EB2E93"/>
    <w:rsid w:val="00ED0F3F"/>
    <w:rsid w:val="00EE248B"/>
    <w:rsid w:val="00EE7AD8"/>
    <w:rsid w:val="00F26F47"/>
    <w:rsid w:val="00F35039"/>
    <w:rsid w:val="00F4763A"/>
    <w:rsid w:val="00F53263"/>
    <w:rsid w:val="00F844FD"/>
    <w:rsid w:val="00F97917"/>
    <w:rsid w:val="00FA5AE5"/>
    <w:rsid w:val="00FE0130"/>
    <w:rsid w:val="00FE3590"/>
    <w:rsid w:val="00FE47D7"/>
    <w:rsid w:val="00FF1E18"/>
    <w:rsid w:val="00FF586B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DC10F08"/>
  <w15:docId w15:val="{E2D992C4-898C-42E9-A59F-CA8C42A2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INNH2">
    <w:name w:val="toc 2"/>
    <w:basedOn w:val="Normal"/>
    <w:next w:val="Normal"/>
    <w:autoRedefine/>
    <w:uiPriority w:val="39"/>
    <w:pPr>
      <w:tabs>
        <w:tab w:val="left" w:pos="1080"/>
        <w:tab w:val="right" w:leader="dot" w:pos="8777"/>
      </w:tabs>
      <w:ind w:left="540" w:hanging="180"/>
    </w:pPr>
    <w:rPr>
      <w:noProof/>
      <w:lang w:val="en-GB"/>
    </w:rPr>
  </w:style>
  <w:style w:type="paragraph" w:styleId="Bobletekst">
    <w:name w:val="Balloon Text"/>
    <w:basedOn w:val="Normal"/>
    <w:semiHidden/>
    <w:rsid w:val="00EB2E93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4C4199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C60F5A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rsid w:val="00603266"/>
    <w:rPr>
      <w:sz w:val="24"/>
      <w:szCs w:val="24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9354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9354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93548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935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93548"/>
    <w:rPr>
      <w:b/>
      <w:bCs/>
      <w:lang w:eastAsia="en-US"/>
    </w:rPr>
  </w:style>
  <w:style w:type="table" w:styleId="Tabellrutenett">
    <w:name w:val="Table Grid"/>
    <w:basedOn w:val="Vanligtabell"/>
    <w:uiPriority w:val="59"/>
    <w:rsid w:val="002536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006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B3_Krav_til%20tilbud_og_spesielle_konkurranseregler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82E5891E-1E1F-40EA-9447-73DE5DCFE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13541-50FD-457F-B0FB-9AD34E065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D5EFE6-8226-4D13-AEB9-54EA694932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36FAF1-721F-4B3C-ADC4-B7EE4BC6A1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AD6AB4-84F4-4B88-ABE0-DA5337594E9D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eae3e8e-208c-4b8a-be05-3e30f474ae0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R763V_B3_Krav_til tilbud_og_spesielle_konkurranseregler_20161201</Template>
  <TotalTime>9</TotalTime>
  <Pages>2</Pages>
  <Words>44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250</CharactersWithSpaces>
  <SharedDoc>false</SharedDoc>
  <HLinks>
    <vt:vector size="42" baseType="variant"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_Toc280197816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_Toc280197815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_Toc280197814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_Toc280197813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_Toc280197812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_Toc280197811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_Toc280197810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6</cp:revision>
  <cp:lastPrinted>2010-12-15T16:37:00Z</cp:lastPrinted>
  <dcterms:created xsi:type="dcterms:W3CDTF">2021-12-08T09:07:00Z</dcterms:created>
  <dcterms:modified xsi:type="dcterms:W3CDTF">2022-12-21T12:46:00Z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8800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SIP_Label_86eae731-f11e-4017-952e-3dce43580afc_Enabled">
    <vt:lpwstr>true</vt:lpwstr>
  </property>
  <property fmtid="{D5CDD505-2E9C-101B-9397-08002B2CF9AE}" pid="18" name="MSIP_Label_86eae731-f11e-4017-952e-3dce43580afc_SetDate">
    <vt:lpwstr>2022-12-21T12:46:55Z</vt:lpwstr>
  </property>
  <property fmtid="{D5CDD505-2E9C-101B-9397-08002B2CF9AE}" pid="19" name="MSIP_Label_86eae731-f11e-4017-952e-3dce43580afc_Method">
    <vt:lpwstr>Privileged</vt:lpwstr>
  </property>
  <property fmtid="{D5CDD505-2E9C-101B-9397-08002B2CF9AE}" pid="20" name="MSIP_Label_86eae731-f11e-4017-952e-3dce43580afc_Name">
    <vt:lpwstr>Public-new</vt:lpwstr>
  </property>
  <property fmtid="{D5CDD505-2E9C-101B-9397-08002B2CF9AE}" pid="21" name="MSIP_Label_86eae731-f11e-4017-952e-3dce43580afc_SiteId">
    <vt:lpwstr>38856954-ed55-49f7-8bdd-738ffbbfd390</vt:lpwstr>
  </property>
  <property fmtid="{D5CDD505-2E9C-101B-9397-08002B2CF9AE}" pid="22" name="MSIP_Label_86eae731-f11e-4017-952e-3dce43580afc_ActionId">
    <vt:lpwstr>5c61fd2d-aaf2-4cd2-840b-1eafb220c253</vt:lpwstr>
  </property>
  <property fmtid="{D5CDD505-2E9C-101B-9397-08002B2CF9AE}" pid="23" name="MSIP_Label_86eae731-f11e-4017-952e-3dce43580afc_ContentBits">
    <vt:lpwstr>0</vt:lpwstr>
  </property>
  <property fmtid="{D5CDD505-2E9C-101B-9397-08002B2CF9AE}" pid="24" name="MediaServiceImageTags">
    <vt:lpwstr/>
  </property>
  <property fmtid="{D5CDD505-2E9C-101B-9397-08002B2CF9AE}" pid="25" name="lcf76f155ced4ddcb4097134ff3c332f">
    <vt:lpwstr/>
  </property>
</Properties>
</file>